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F73EEF" w:rsidRDefault="00F36F56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F73EEF">
        <w:rPr>
          <w:sz w:val="32"/>
          <w:szCs w:val="32"/>
          <w:lang w:val="nl-NL"/>
        </w:rPr>
        <w:t>Perceel 1: vluchtafhandeling</w:t>
      </w:r>
    </w:p>
    <w:p w:rsidR="0030396C" w:rsidRPr="0030396C" w:rsidRDefault="0030396C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 w:rsidR="00FC4B14">
        <w:rPr>
          <w:rFonts w:ascii="Calibri" w:hAnsi="Calibri" w:cs="Calibri"/>
          <w:b/>
          <w:sz w:val="24"/>
          <w:szCs w:val="24"/>
        </w:rPr>
        <w:t>6 en 7</w:t>
      </w:r>
      <w:r w:rsidR="00AF42BB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GoBack"/>
      <w:bookmarkEnd w:id="0"/>
      <w:r w:rsidR="00FC4B14">
        <w:rPr>
          <w:rFonts w:ascii="Calibri" w:hAnsi="Calibri" w:cs="Calibri"/>
          <w:b/>
          <w:sz w:val="24"/>
          <w:szCs w:val="24"/>
        </w:rPr>
        <w:t>– Standaardformulier E/F</w:t>
      </w:r>
      <w:r w:rsidRPr="0030396C">
        <w:rPr>
          <w:rFonts w:ascii="Calibri" w:hAnsi="Calibri" w:cs="Calibri"/>
          <w:b/>
          <w:sz w:val="24"/>
          <w:szCs w:val="24"/>
        </w:rPr>
        <w:t xml:space="preserve"> Kerncompetenties</w:t>
      </w:r>
      <w:r w:rsidR="00FC4B14">
        <w:rPr>
          <w:rFonts w:ascii="Calibri" w:hAnsi="Calibri" w:cs="Calibri"/>
          <w:b/>
          <w:sz w:val="24"/>
          <w:szCs w:val="24"/>
        </w:rPr>
        <w:t>/Selectiecriteria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126"/>
        <w:gridCol w:w="1984"/>
      </w:tblGrid>
      <w:tr w:rsidR="0030396C" w:rsidRPr="0030396C" w:rsidTr="00FC4061">
        <w:trPr>
          <w:trHeight w:val="624"/>
        </w:trPr>
        <w:tc>
          <w:tcPr>
            <w:tcW w:w="7083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DE1A38">
              <w:rPr>
                <w:rFonts w:ascii="Calibri" w:hAnsi="Calibri" w:cs="Calibri"/>
                <w:sz w:val="24"/>
                <w:szCs w:val="24"/>
              </w:rPr>
              <w:t xml:space="preserve"> Perceel 1</w:t>
            </w:r>
          </w:p>
          <w:p w:rsidR="0030396C" w:rsidRPr="00645A41" w:rsidRDefault="00DE1A38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DE1A38">
              <w:rPr>
                <w:rFonts w:ascii="Calibri" w:hAnsi="Calibri" w:cs="Calibri"/>
                <w:b/>
                <w:i/>
                <w:sz w:val="24"/>
                <w:szCs w:val="24"/>
              </w:rPr>
              <w:t>Civieltechnische werken</w:t>
            </w:r>
          </w:p>
        </w:tc>
        <w:tc>
          <w:tcPr>
            <w:tcW w:w="1984" w:type="dxa"/>
            <w:shd w:val="clear" w:color="auto" w:fill="D9D9D9"/>
          </w:tcPr>
          <w:p w:rsidR="0030396C" w:rsidRPr="0030396C" w:rsidRDefault="00DE1A38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P1-K1</w:t>
            </w:r>
            <w:r w:rsidR="00FC4061">
              <w:rPr>
                <w:rFonts w:ascii="Calibri" w:hAnsi="Calibri" w:cs="Calibri"/>
                <w:sz w:val="44"/>
                <w:szCs w:val="44"/>
              </w:rPr>
              <w:t>/S1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E463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:</w:t>
            </w:r>
            <w:r w:rsidRPr="00AE463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AE4637" w:rsidRPr="00AE4637">
              <w:rPr>
                <w:rFonts w:ascii="Calibri" w:hAnsi="Calibri" w:cs="Calibri"/>
                <w:sz w:val="18"/>
                <w:szCs w:val="18"/>
              </w:rPr>
              <w:t xml:space="preserve">P1 – K1 </w:t>
            </w:r>
            <w:r w:rsidR="006E2505" w:rsidRPr="00AE4637">
              <w:rPr>
                <w:rFonts w:ascii="Calibri" w:hAnsi="Calibri" w:cs="Calibri"/>
                <w:sz w:val="18"/>
                <w:szCs w:val="18"/>
              </w:rPr>
              <w:t>Civieltechnische werken</w:t>
            </w:r>
            <w:r w:rsidR="00220C1D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6E2505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="00A17745" w:rsidRPr="006E2505">
              <w:rPr>
                <w:rFonts w:asciiTheme="minorHAnsi" w:hAnsiTheme="minorHAnsi" w:cstheme="minorHAnsi"/>
                <w:sz w:val="18"/>
                <w:szCs w:val="18"/>
              </w:rPr>
              <w:t>et uitvoeren van een multidisciplinair civieltechnisch werk, op basis van integrale ontw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erp- en uitvoeringswerkzaamheden</w:t>
            </w:r>
            <w:r w:rsidR="00220C1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FE0E8C">
        <w:trPr>
          <w:trHeight w:val="135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A17745" w:rsidP="006E2505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6E2505">
              <w:rPr>
                <w:rFonts w:asciiTheme="minorHAnsi" w:hAnsiTheme="minorHAnsi" w:cstheme="minorHAnsi"/>
                <w:sz w:val="18"/>
                <w:szCs w:val="18"/>
              </w:rPr>
              <w:t>De werkzaamheden zijn uitgevoerd onder toepasselijkheid van de UAV-GC 2005 (of onder</w:t>
            </w:r>
            <w:r w:rsidR="006E250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E2505">
              <w:rPr>
                <w:rFonts w:asciiTheme="minorHAnsi" w:hAnsiTheme="minorHAnsi" w:cstheme="minorHAnsi"/>
                <w:sz w:val="18"/>
                <w:szCs w:val="18"/>
              </w:rPr>
              <w:t xml:space="preserve">toepasselijkheid van gelijkwaardige administratieve voorwaarden) waarbij Gegadigde tevens was belast met het projectmanagement (dagelijkse organisatie, leiding en </w:t>
            </w:r>
            <w:r w:rsidR="00220C1D" w:rsidRPr="006E2505">
              <w:rPr>
                <w:rFonts w:asciiTheme="minorHAnsi" w:hAnsiTheme="minorHAnsi" w:cstheme="minorHAnsi"/>
                <w:sz w:val="18"/>
                <w:szCs w:val="18"/>
              </w:rPr>
              <w:t>kwaliteitsmanagement</w:t>
            </w:r>
            <w:r w:rsidRPr="006E2505">
              <w:rPr>
                <w:rFonts w:asciiTheme="minorHAnsi" w:hAnsiTheme="minorHAnsi" w:cstheme="minorHAnsi"/>
                <w:sz w:val="18"/>
                <w:szCs w:val="18"/>
              </w:rPr>
              <w:t>) en waarbij Gegadigde jegens Opdrachtgever eindverantwoordelijk was</w:t>
            </w:r>
            <w:r w:rsidR="00220C1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D67D7B">
        <w:trPr>
          <w:trHeight w:val="104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E0E8C" w:rsidRDefault="00FE0E8C" w:rsidP="00FE0E8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FE0E8C">
              <w:rPr>
                <w:rFonts w:asciiTheme="minorHAnsi" w:hAnsiTheme="minorHAnsi" w:cstheme="minorHAnsi"/>
                <w:sz w:val="18"/>
                <w:szCs w:val="18"/>
              </w:rPr>
              <w:t>Ten minste de volgende disciplines maakten onderdeel uit van het referentieproject:</w:t>
            </w:r>
          </w:p>
          <w:p w:rsidR="00220C1D" w:rsidRPr="00FE0E8C" w:rsidRDefault="00220C1D" w:rsidP="00FE0E8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FE0E8C" w:rsidRPr="00FE0E8C" w:rsidRDefault="00FE0E8C" w:rsidP="00FE0E8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FE0E8C">
              <w:rPr>
                <w:rFonts w:asciiTheme="minorHAnsi" w:hAnsiTheme="minorHAnsi" w:cstheme="minorHAnsi"/>
                <w:sz w:val="18"/>
                <w:szCs w:val="18"/>
              </w:rPr>
              <w:t>- Asfaltverhardingen inclusief fundering;</w:t>
            </w:r>
          </w:p>
          <w:p w:rsidR="00FE0E8C" w:rsidRPr="006E2505" w:rsidRDefault="00FE0E8C" w:rsidP="00FE0E8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FE0E8C">
              <w:rPr>
                <w:rFonts w:asciiTheme="minorHAnsi" w:hAnsiTheme="minorHAnsi" w:cstheme="minorHAnsi"/>
                <w:sz w:val="18"/>
                <w:szCs w:val="18"/>
              </w:rPr>
              <w:t>- Hemelwaterafvoersysteem</w:t>
            </w:r>
            <w:r w:rsidR="00220C1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FE0E8C" w:rsidRDefault="00457000" w:rsidP="0045700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E0E8C">
              <w:rPr>
                <w:rFonts w:ascii="Calibri" w:hAnsi="Calibri" w:cs="Calibri"/>
                <w:sz w:val="18"/>
                <w:szCs w:val="18"/>
              </w:rPr>
              <w:t>Het referentieproject</w:t>
            </w:r>
            <w:r w:rsidR="003A5AB6">
              <w:rPr>
                <w:rFonts w:ascii="Calibri" w:hAnsi="Calibri" w:cs="Calibri"/>
                <w:sz w:val="18"/>
                <w:szCs w:val="18"/>
              </w:rPr>
              <w:t xml:space="preserve"> heeft een minimale opdrachtwaarde</w:t>
            </w:r>
          </w:p>
          <w:p w:rsidR="00457000" w:rsidRPr="00AF42BB" w:rsidRDefault="00FE0E8C" w:rsidP="001004B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FE0E8C">
              <w:rPr>
                <w:rFonts w:ascii="Calibri" w:hAnsi="Calibri" w:cs="Calibri"/>
                <w:sz w:val="18"/>
                <w:szCs w:val="18"/>
              </w:rPr>
              <w:t>van € 1</w:t>
            </w:r>
            <w:r w:rsidR="001004B8">
              <w:rPr>
                <w:rFonts w:ascii="Calibri" w:hAnsi="Calibri" w:cs="Calibri"/>
                <w:sz w:val="18"/>
                <w:szCs w:val="18"/>
              </w:rPr>
              <w:t>5.0</w:t>
            </w:r>
            <w:r w:rsidR="00457000" w:rsidRPr="00FE0E8C">
              <w:rPr>
                <w:rFonts w:ascii="Calibri" w:hAnsi="Calibri" w:cs="Calibri"/>
                <w:sz w:val="18"/>
                <w:szCs w:val="18"/>
              </w:rPr>
              <w:t>00.000,-.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74FC0" w:rsidRPr="00B74FC0" w:rsidTr="00547019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74FC0" w:rsidRPr="00B74FC0" w:rsidRDefault="00220C1D" w:rsidP="00AE4637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III. </w:t>
            </w:r>
            <w:r w:rsidRPr="0030396C">
              <w:rPr>
                <w:rFonts w:ascii="Calibri" w:hAnsi="Calibri" w:cs="Calibri"/>
                <w:b/>
                <w:sz w:val="18"/>
                <w:szCs w:val="18"/>
              </w:rPr>
              <w:t xml:space="preserve">Vragen in relatie tot </w:t>
            </w:r>
            <w:r w:rsidR="00AE4637">
              <w:rPr>
                <w:rFonts w:ascii="Calibri" w:hAnsi="Calibri" w:cs="Calibri"/>
                <w:b/>
                <w:sz w:val="18"/>
                <w:szCs w:val="18"/>
              </w:rPr>
              <w:t xml:space="preserve">Selectiecriterium: </w:t>
            </w:r>
            <w:r w:rsidRPr="00AE4637">
              <w:rPr>
                <w:rFonts w:ascii="Calibri" w:hAnsi="Calibri" w:cs="Calibri"/>
                <w:sz w:val="18"/>
                <w:szCs w:val="18"/>
              </w:rPr>
              <w:t>P1 – S1</w:t>
            </w:r>
            <w:r w:rsidR="00AE4637" w:rsidRPr="00AE463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AE4637" w:rsidRPr="00AE4637">
              <w:rPr>
                <w:rFonts w:ascii="Calibri" w:hAnsi="Calibri" w:cs="Calibri"/>
                <w:sz w:val="18"/>
                <w:szCs w:val="18"/>
              </w:rPr>
              <w:t>Civieltechnische werken</w:t>
            </w:r>
          </w:p>
        </w:tc>
      </w:tr>
      <w:tr w:rsidR="00B74FC0" w:rsidRPr="0030396C" w:rsidTr="00AE7AD8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FC0" w:rsidRPr="00B74FC0" w:rsidRDefault="00B74FC0" w:rsidP="00F1088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B74FC0" w:rsidRPr="0030396C" w:rsidTr="00F10888">
        <w:trPr>
          <w:trHeight w:val="227"/>
        </w:trPr>
        <w:tc>
          <w:tcPr>
            <w:tcW w:w="4957" w:type="dxa"/>
          </w:tcPr>
          <w:p w:rsidR="00B74FC0" w:rsidRDefault="00B74FC0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 xml:space="preserve">Het uitvoeren van meerjarig beheer en onderhoud van de </w:t>
            </w:r>
          </w:p>
          <w:p w:rsidR="00B74FC0" w:rsidRDefault="00B74FC0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gerealiseerde werkzaamheden (Design-</w:t>
            </w:r>
            <w:proofErr w:type="spellStart"/>
            <w:r w:rsidRPr="00B74FC0">
              <w:rPr>
                <w:rFonts w:ascii="Calibri" w:hAnsi="Calibri" w:cs="Calibri"/>
                <w:sz w:val="18"/>
                <w:szCs w:val="18"/>
              </w:rPr>
              <w:t>Build</w:t>
            </w:r>
            <w:proofErr w:type="spellEnd"/>
            <w:r w:rsidRPr="00B74FC0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B74FC0">
              <w:rPr>
                <w:rFonts w:ascii="Calibri" w:hAnsi="Calibri" w:cs="Calibri"/>
                <w:sz w:val="18"/>
                <w:szCs w:val="18"/>
              </w:rPr>
              <w:t>Maintain</w:t>
            </w:r>
            <w:proofErr w:type="spellEnd"/>
            <w:r w:rsidRPr="00B74FC0">
              <w:rPr>
                <w:rFonts w:ascii="Calibri" w:hAnsi="Calibri" w:cs="Calibri"/>
                <w:sz w:val="18"/>
                <w:szCs w:val="18"/>
              </w:rPr>
              <w:t xml:space="preserve"> op basis </w:t>
            </w:r>
          </w:p>
          <w:p w:rsidR="00B74FC0" w:rsidRDefault="00B74FC0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van contractuele voorwaarden UAV-</w:t>
            </w:r>
            <w:proofErr w:type="spellStart"/>
            <w:r w:rsidRPr="00B74FC0">
              <w:rPr>
                <w:rFonts w:ascii="Calibri" w:hAnsi="Calibri" w:cs="Calibri"/>
                <w:sz w:val="18"/>
                <w:szCs w:val="18"/>
              </w:rPr>
              <w:t>gc</w:t>
            </w:r>
            <w:proofErr w:type="spellEnd"/>
            <w:r w:rsidRPr="00B74FC0">
              <w:rPr>
                <w:rFonts w:ascii="Calibri" w:hAnsi="Calibri" w:cs="Calibri"/>
                <w:sz w:val="18"/>
                <w:szCs w:val="18"/>
              </w:rPr>
              <w:t xml:space="preserve"> 2005 of gelijkwaardig) </w:t>
            </w:r>
          </w:p>
          <w:p w:rsidR="00220C1D" w:rsidRPr="0030396C" w:rsidRDefault="00B74FC0" w:rsidP="00220C1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maakte integraal onderdeel uit van de opdracht</w:t>
            </w:r>
            <w:r w:rsidR="00220C1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B74FC0" w:rsidRPr="00457000" w:rsidRDefault="00B74FC0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74FC0" w:rsidRPr="0030396C" w:rsidRDefault="00B74FC0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74FC0" w:rsidRPr="0030396C" w:rsidTr="00F10888">
        <w:trPr>
          <w:trHeight w:val="227"/>
        </w:trPr>
        <w:tc>
          <w:tcPr>
            <w:tcW w:w="4957" w:type="dxa"/>
          </w:tcPr>
          <w:p w:rsidR="00547019" w:rsidRDefault="00547019" w:rsidP="00547019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</w:t>
            </w:r>
            <w:r w:rsidR="00B74FC0" w:rsidRPr="00B74FC0">
              <w:rPr>
                <w:rFonts w:ascii="Calibri" w:hAnsi="Calibri" w:cs="Calibri"/>
                <w:sz w:val="18"/>
                <w:szCs w:val="18"/>
              </w:rPr>
              <w:t xml:space="preserve"> uitvoering van werken in een in bedrijf blijvend operationeel</w:t>
            </w:r>
            <w:r w:rsidR="00B87823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547019" w:rsidRDefault="00B74FC0" w:rsidP="00547019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lastRenderedPageBreak/>
              <w:t>gebied waarin de processen ongestoord doorgang moeten</w:t>
            </w:r>
            <w:r w:rsidR="00B87823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547019" w:rsidRDefault="00B74FC0" w:rsidP="00547019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 xml:space="preserve">vinden en waarvoor </w:t>
            </w:r>
            <w:r w:rsidR="00AE7AD8">
              <w:rPr>
                <w:rFonts w:ascii="Calibri" w:hAnsi="Calibri" w:cs="Calibri"/>
                <w:sz w:val="18"/>
                <w:szCs w:val="18"/>
              </w:rPr>
              <w:t>d</w:t>
            </w:r>
            <w:r w:rsidRPr="00B74FC0">
              <w:rPr>
                <w:rFonts w:ascii="Calibri" w:hAnsi="Calibri" w:cs="Calibri"/>
                <w:sz w:val="18"/>
                <w:szCs w:val="18"/>
              </w:rPr>
              <w:t>e overlast tot een minimum moet worden</w:t>
            </w:r>
            <w:r w:rsidR="00AE7AD8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B74FC0" w:rsidRPr="0030396C" w:rsidRDefault="00B74FC0" w:rsidP="00547019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beperkt.</w:t>
            </w:r>
          </w:p>
        </w:tc>
        <w:tc>
          <w:tcPr>
            <w:tcW w:w="4110" w:type="dxa"/>
            <w:gridSpan w:val="2"/>
          </w:tcPr>
          <w:p w:rsidR="00B74FC0" w:rsidRPr="00457000" w:rsidRDefault="00B74FC0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lastRenderedPageBreak/>
              <w:t>ja / nee</w:t>
            </w:r>
          </w:p>
          <w:p w:rsidR="00B74FC0" w:rsidRPr="0030396C" w:rsidRDefault="00B74FC0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lastRenderedPageBreak/>
              <w:t>Licht toe: …</w:t>
            </w:r>
          </w:p>
        </w:tc>
      </w:tr>
      <w:tr w:rsidR="00B74FC0" w:rsidRPr="0030396C" w:rsidTr="00F10888">
        <w:trPr>
          <w:trHeight w:val="227"/>
        </w:trPr>
        <w:tc>
          <w:tcPr>
            <w:tcW w:w="4957" w:type="dxa"/>
          </w:tcPr>
          <w:p w:rsidR="00B87823" w:rsidRDefault="00B87823" w:rsidP="00B8782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87823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Het referentieproject is uitgevoerd in een vergelijkbare </w:t>
            </w:r>
          </w:p>
          <w:p w:rsidR="00B87823" w:rsidRDefault="00B87823" w:rsidP="00B8782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87823">
              <w:rPr>
                <w:rFonts w:ascii="Calibri" w:hAnsi="Calibri" w:cs="Calibri"/>
                <w:sz w:val="18"/>
                <w:szCs w:val="18"/>
              </w:rPr>
              <w:t>technisch complexe omgeving in een bestaand infrastructureel,</w:t>
            </w:r>
          </w:p>
          <w:p w:rsidR="00B74FC0" w:rsidRPr="0030396C" w:rsidRDefault="00B87823" w:rsidP="00B8782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87823">
              <w:rPr>
                <w:rFonts w:ascii="Calibri" w:hAnsi="Calibri" w:cs="Calibri"/>
                <w:sz w:val="18"/>
                <w:szCs w:val="18"/>
              </w:rPr>
              <w:t>stedelijk en/of multifunctioneel logistiek knooppunt</w:t>
            </w:r>
            <w:r w:rsidR="00220C1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B74FC0" w:rsidRPr="00457000" w:rsidRDefault="00B74FC0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74FC0" w:rsidRPr="0030396C" w:rsidRDefault="00B74FC0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87823" w:rsidRPr="0030396C" w:rsidTr="00F10888">
        <w:trPr>
          <w:trHeight w:val="227"/>
        </w:trPr>
        <w:tc>
          <w:tcPr>
            <w:tcW w:w="4957" w:type="dxa"/>
          </w:tcPr>
          <w:p w:rsidR="00B87823" w:rsidRDefault="00B87823" w:rsidP="00B8782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87823">
              <w:rPr>
                <w:rFonts w:ascii="Calibri" w:hAnsi="Calibri" w:cs="Calibri"/>
                <w:sz w:val="18"/>
                <w:szCs w:val="18"/>
              </w:rPr>
              <w:t xml:space="preserve">Het referentieproject is uitgevoerd in een beveiligd gebied (Een </w:t>
            </w:r>
          </w:p>
          <w:p w:rsidR="00B87823" w:rsidRDefault="00B87823" w:rsidP="00B8782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87823">
              <w:rPr>
                <w:rFonts w:ascii="Calibri" w:hAnsi="Calibri" w:cs="Calibri"/>
                <w:sz w:val="18"/>
                <w:szCs w:val="18"/>
              </w:rPr>
              <w:t xml:space="preserve">beveiligd gebied betreft hierbij een gebied waarvan de toegang </w:t>
            </w:r>
          </w:p>
          <w:p w:rsidR="00B87823" w:rsidRDefault="00B87823" w:rsidP="00B8782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87823">
              <w:rPr>
                <w:rFonts w:ascii="Calibri" w:hAnsi="Calibri" w:cs="Calibri"/>
                <w:sz w:val="18"/>
                <w:szCs w:val="18"/>
              </w:rPr>
              <w:t xml:space="preserve">van personen, materieel en materialen onderhevig is aan </w:t>
            </w:r>
          </w:p>
          <w:p w:rsidR="00B87823" w:rsidRDefault="00B87823" w:rsidP="00B8782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87823">
              <w:rPr>
                <w:rFonts w:ascii="Calibri" w:hAnsi="Calibri" w:cs="Calibri"/>
                <w:sz w:val="18"/>
                <w:szCs w:val="18"/>
              </w:rPr>
              <w:t xml:space="preserve">toegangseisen en controle door de opdrachtgever en/of </w:t>
            </w:r>
          </w:p>
          <w:p w:rsidR="00B87823" w:rsidRPr="00B87823" w:rsidRDefault="00B87823" w:rsidP="00B8782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87823">
              <w:rPr>
                <w:rFonts w:ascii="Calibri" w:hAnsi="Calibri" w:cs="Calibri"/>
                <w:sz w:val="18"/>
                <w:szCs w:val="18"/>
              </w:rPr>
              <w:t>overheidsinstellingen)</w:t>
            </w:r>
            <w:r w:rsidR="00220C1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AE7AD8" w:rsidRPr="00457000" w:rsidRDefault="00AE7AD8" w:rsidP="00AE7AD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87823" w:rsidRPr="00457000" w:rsidRDefault="00AE7AD8" w:rsidP="00AE7AD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220C1D" w:rsidRPr="0030396C" w:rsidTr="00220C1D">
        <w:trPr>
          <w:trHeight w:val="227"/>
        </w:trPr>
        <w:tc>
          <w:tcPr>
            <w:tcW w:w="9067" w:type="dxa"/>
            <w:gridSpan w:val="3"/>
            <w:shd w:val="clear" w:color="auto" w:fill="A6A6A6" w:themeFill="background1" w:themeFillShade="A6"/>
          </w:tcPr>
          <w:p w:rsidR="00220C1D" w:rsidRPr="00457000" w:rsidRDefault="00220C1D" w:rsidP="00AE7AD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220C1D">
              <w:rPr>
                <w:rFonts w:ascii="Calibri" w:hAnsi="Calibri" w:cs="Calibri"/>
                <w:b/>
                <w:sz w:val="18"/>
                <w:szCs w:val="18"/>
              </w:rPr>
              <w:t>IV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220C1D">
              <w:rPr>
                <w:rFonts w:ascii="Calibri" w:hAnsi="Calibri" w:cs="Calibri"/>
                <w:b/>
                <w:sz w:val="18"/>
                <w:szCs w:val="18"/>
              </w:rPr>
              <w:t xml:space="preserve"> Verificatie</w:t>
            </w:r>
          </w:p>
        </w:tc>
      </w:tr>
      <w:tr w:rsidR="00220C1D" w:rsidRPr="0030396C" w:rsidTr="00F10888">
        <w:trPr>
          <w:trHeight w:val="227"/>
        </w:trPr>
        <w:tc>
          <w:tcPr>
            <w:tcW w:w="4957" w:type="dxa"/>
          </w:tcPr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</w:tcPr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220C1D" w:rsidRPr="0030396C" w:rsidTr="00F10888">
        <w:trPr>
          <w:trHeight w:val="227"/>
        </w:trPr>
        <w:tc>
          <w:tcPr>
            <w:tcW w:w="4957" w:type="dxa"/>
          </w:tcPr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</w:t>
            </w:r>
            <w:r>
              <w:rPr>
                <w:rFonts w:ascii="Calibri" w:hAnsi="Calibri" w:cs="Calibri"/>
                <w:sz w:val="18"/>
                <w:szCs w:val="18"/>
              </w:rPr>
              <w:t>mpetentie zelf heeft uitgevoerd</w:t>
            </w:r>
          </w:p>
        </w:tc>
        <w:tc>
          <w:tcPr>
            <w:tcW w:w="4110" w:type="dxa"/>
            <w:gridSpan w:val="2"/>
          </w:tcPr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220C1D" w:rsidRPr="0030396C" w:rsidTr="00F10888">
        <w:trPr>
          <w:trHeight w:val="227"/>
        </w:trPr>
        <w:tc>
          <w:tcPr>
            <w:tcW w:w="4957" w:type="dxa"/>
          </w:tcPr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67D7B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</w:t>
            </w:r>
            <w:r>
              <w:rPr>
                <w:rFonts w:ascii="Calibri" w:hAnsi="Calibri" w:cs="Calibri"/>
                <w:sz w:val="18"/>
                <w:szCs w:val="18"/>
              </w:rPr>
              <w:t>e uiterste datum van aanmelding</w:t>
            </w:r>
          </w:p>
        </w:tc>
        <w:tc>
          <w:tcPr>
            <w:tcW w:w="4110" w:type="dxa"/>
            <w:gridSpan w:val="2"/>
          </w:tcPr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220C1D" w:rsidRPr="0030396C" w:rsidTr="00F10888">
        <w:trPr>
          <w:trHeight w:val="227"/>
        </w:trPr>
        <w:tc>
          <w:tcPr>
            <w:tcW w:w="4957" w:type="dxa"/>
          </w:tcPr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</w:tcPr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220C1D" w:rsidRPr="0030396C" w:rsidTr="00F10888">
        <w:trPr>
          <w:trHeight w:val="227"/>
        </w:trPr>
        <w:tc>
          <w:tcPr>
            <w:tcW w:w="4957" w:type="dxa"/>
          </w:tcPr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tot een goed einde is gebracht</w:t>
            </w:r>
          </w:p>
        </w:tc>
        <w:tc>
          <w:tcPr>
            <w:tcW w:w="4110" w:type="dxa"/>
            <w:gridSpan w:val="2"/>
          </w:tcPr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220C1D" w:rsidRPr="00457000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220C1D" w:rsidRPr="0030396C" w:rsidTr="00A80506">
        <w:trPr>
          <w:trHeight w:val="227"/>
        </w:trPr>
        <w:tc>
          <w:tcPr>
            <w:tcW w:w="9067" w:type="dxa"/>
            <w:gridSpan w:val="3"/>
            <w:shd w:val="clear" w:color="auto" w:fill="F2F2F2" w:themeFill="background1" w:themeFillShade="F2"/>
          </w:tcPr>
          <w:p w:rsidR="00220C1D" w:rsidRDefault="00220C1D" w:rsidP="00220C1D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220C1D" w:rsidRPr="0030396C" w:rsidRDefault="00220C1D" w:rsidP="00220C1D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220C1D" w:rsidRPr="00457000" w:rsidRDefault="00220C1D" w:rsidP="00220C1D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B140DF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751186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D05880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1004B8"/>
    <w:rsid w:val="00220881"/>
    <w:rsid w:val="00220C1D"/>
    <w:rsid w:val="0029013F"/>
    <w:rsid w:val="0030396C"/>
    <w:rsid w:val="003A5AB6"/>
    <w:rsid w:val="003E1A2B"/>
    <w:rsid w:val="00455CA0"/>
    <w:rsid w:val="00457000"/>
    <w:rsid w:val="004D124E"/>
    <w:rsid w:val="0054341E"/>
    <w:rsid w:val="00547019"/>
    <w:rsid w:val="00555521"/>
    <w:rsid w:val="005C77C3"/>
    <w:rsid w:val="005D6558"/>
    <w:rsid w:val="00626A8C"/>
    <w:rsid w:val="00645A41"/>
    <w:rsid w:val="006E2505"/>
    <w:rsid w:val="007040FC"/>
    <w:rsid w:val="00751186"/>
    <w:rsid w:val="007B14BF"/>
    <w:rsid w:val="00810A03"/>
    <w:rsid w:val="00821E35"/>
    <w:rsid w:val="0087168D"/>
    <w:rsid w:val="008C1EE3"/>
    <w:rsid w:val="008C6706"/>
    <w:rsid w:val="00902320"/>
    <w:rsid w:val="00A17745"/>
    <w:rsid w:val="00A45C9B"/>
    <w:rsid w:val="00A80506"/>
    <w:rsid w:val="00A948C6"/>
    <w:rsid w:val="00AE4637"/>
    <w:rsid w:val="00AE7AD8"/>
    <w:rsid w:val="00AF42BB"/>
    <w:rsid w:val="00B140DF"/>
    <w:rsid w:val="00B74FC0"/>
    <w:rsid w:val="00B82610"/>
    <w:rsid w:val="00B87823"/>
    <w:rsid w:val="00BC0142"/>
    <w:rsid w:val="00CB533A"/>
    <w:rsid w:val="00D2647A"/>
    <w:rsid w:val="00D67D7B"/>
    <w:rsid w:val="00DE0C06"/>
    <w:rsid w:val="00DE1A38"/>
    <w:rsid w:val="00EB4182"/>
    <w:rsid w:val="00F36F56"/>
    <w:rsid w:val="00F73EEF"/>
    <w:rsid w:val="00F93AF2"/>
    <w:rsid w:val="00FC4061"/>
    <w:rsid w:val="00FC4B14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DAA31-D02D-4A1F-B49C-D8D3D8F7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5</TotalTime>
  <Pages>2</Pages>
  <Words>543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6</cp:revision>
  <cp:lastPrinted>2016-03-18T11:48:00Z</cp:lastPrinted>
  <dcterms:created xsi:type="dcterms:W3CDTF">2017-10-25T12:24:00Z</dcterms:created>
  <dcterms:modified xsi:type="dcterms:W3CDTF">2017-10-25T18:02:00Z</dcterms:modified>
</cp:coreProperties>
</file>